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ДОГОВОР</w:t>
      </w:r>
    </w:p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о внесении задатка №____</w:t>
      </w:r>
    </w:p>
    <w:p w:rsidR="00D1202E" w:rsidRPr="00902702" w:rsidRDefault="00D1202E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г. Владивосток                                     </w:t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902702">
        <w:rPr>
          <w:rFonts w:ascii="Times New Roman" w:hAnsi="Times New Roman" w:cs="Times New Roman"/>
          <w:sz w:val="22"/>
          <w:szCs w:val="22"/>
        </w:rPr>
        <w:t>«__» __________ 2017 г</w:t>
      </w:r>
      <w:r>
        <w:rPr>
          <w:rFonts w:ascii="Times New Roman" w:hAnsi="Times New Roman" w:cs="Times New Roman"/>
          <w:sz w:val="22"/>
          <w:szCs w:val="22"/>
        </w:rPr>
        <w:t>ода</w:t>
      </w:r>
    </w:p>
    <w:p w:rsidR="00D1202E" w:rsidRPr="00902702" w:rsidRDefault="00D1202E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D1202E" w:rsidRDefault="00D1202E" w:rsidP="00B522F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Гулиев Сулейман Мусеив Оглы</w:t>
      </w:r>
      <w:r>
        <w:rPr>
          <w:rFonts w:ascii="Times New Roman" w:hAnsi="Times New Roman" w:cs="Times New Roman"/>
          <w:sz w:val="22"/>
          <w:szCs w:val="22"/>
        </w:rPr>
        <w:t xml:space="preserve">, именуемый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«Должник»</w:t>
      </w:r>
      <w:r>
        <w:rPr>
          <w:rFonts w:ascii="Times New Roman" w:hAnsi="Times New Roman" w:cs="Times New Roman"/>
          <w:sz w:val="22"/>
          <w:szCs w:val="22"/>
        </w:rPr>
        <w:t xml:space="preserve">, 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с одной стороны, и ______________________________________________________________, именуем___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«Заявитель»</w:t>
      </w:r>
      <w:r>
        <w:rPr>
          <w:rFonts w:ascii="Times New Roman" w:hAnsi="Times New Roman" w:cs="Times New Roman"/>
          <w:sz w:val="22"/>
          <w:szCs w:val="22"/>
        </w:rPr>
        <w:t xml:space="preserve">,  ___________________________________________________________, а совместно именуемые </w:t>
      </w:r>
      <w:r>
        <w:rPr>
          <w:rFonts w:ascii="Times New Roman" w:hAnsi="Times New Roman" w:cs="Times New Roman"/>
          <w:b/>
          <w:sz w:val="22"/>
          <w:szCs w:val="22"/>
        </w:rPr>
        <w:t>«Стороны»</w:t>
      </w:r>
      <w:r>
        <w:rPr>
          <w:rFonts w:ascii="Times New Roman" w:hAnsi="Times New Roman" w:cs="Times New Roman"/>
          <w:sz w:val="22"/>
          <w:szCs w:val="22"/>
        </w:rPr>
        <w:t>, заключили настоящий договор о нижеследующем.</w:t>
      </w:r>
    </w:p>
    <w:p w:rsidR="00D1202E" w:rsidRPr="00902702" w:rsidRDefault="00D1202E" w:rsidP="00902702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D1202E" w:rsidRDefault="00D1202E" w:rsidP="00902702">
      <w:pPr>
        <w:pStyle w:val="ConsPlusNonformat"/>
        <w:numPr>
          <w:ilvl w:val="0"/>
          <w:numId w:val="1"/>
        </w:numPr>
        <w:ind w:left="284" w:hanging="284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Предмет договора.</w:t>
      </w:r>
    </w:p>
    <w:p w:rsidR="00D1202E" w:rsidRPr="00902702" w:rsidRDefault="00D1202E" w:rsidP="00B522F5">
      <w:pPr>
        <w:pStyle w:val="ConsPlusNonformat"/>
        <w:contextualSpacing/>
        <w:rPr>
          <w:rFonts w:ascii="Times New Roman" w:hAnsi="Times New Roman" w:cs="Times New Roman"/>
          <w:b/>
          <w:sz w:val="22"/>
          <w:szCs w:val="22"/>
        </w:rPr>
      </w:pPr>
    </w:p>
    <w:p w:rsidR="00D1202E" w:rsidRPr="00902702" w:rsidRDefault="00D1202E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В соответствии с сообщением о продаже </w:t>
      </w:r>
      <w:r>
        <w:rPr>
          <w:rFonts w:ascii="Times New Roman" w:hAnsi="Times New Roman"/>
        </w:rPr>
        <w:t>транспортного</w:t>
      </w:r>
      <w:r w:rsidRPr="000625B7">
        <w:rPr>
          <w:rFonts w:ascii="Times New Roman" w:hAnsi="Times New Roman"/>
        </w:rPr>
        <w:t xml:space="preserve"> сред</w:t>
      </w:r>
      <w:r>
        <w:rPr>
          <w:rFonts w:ascii="Times New Roman" w:hAnsi="Times New Roman"/>
        </w:rPr>
        <w:t>ства</w:t>
      </w:r>
      <w:r w:rsidRPr="000625B7">
        <w:rPr>
          <w:rFonts w:ascii="Times New Roman" w:hAnsi="Times New Roman"/>
        </w:rPr>
        <w:t xml:space="preserve"> AUDI Q7</w:t>
      </w:r>
      <w:r>
        <w:rPr>
          <w:rFonts w:ascii="Times New Roman" w:hAnsi="Times New Roman"/>
        </w:rPr>
        <w:t xml:space="preserve"> (</w:t>
      </w:r>
      <w:r w:rsidRPr="000625B7">
        <w:rPr>
          <w:rFonts w:ascii="Times New Roman" w:hAnsi="Times New Roman"/>
        </w:rPr>
        <w:t>2006 года выпуска, цвет серый, мощность 280 л/с, VIN WA1BY74L67D064460, государственный номер В555НА12</w:t>
      </w:r>
      <w:r>
        <w:rPr>
          <w:rFonts w:ascii="Times New Roman" w:hAnsi="Times New Roman"/>
        </w:rPr>
        <w:t>)</w:t>
      </w:r>
      <w:r w:rsidRPr="00902702">
        <w:rPr>
          <w:rStyle w:val="apple-style-span"/>
          <w:rFonts w:ascii="Times New Roman" w:hAnsi="Times New Roman"/>
        </w:rPr>
        <w:t xml:space="preserve"> (далее по тексту – «имущество Должника») </w:t>
      </w:r>
      <w:r w:rsidRPr="00902702">
        <w:rPr>
          <w:rFonts w:ascii="Times New Roman" w:hAnsi="Times New Roman"/>
        </w:rPr>
        <w:t>Заявитель вносит, а Должник принимает задаток на участие в торгах.</w:t>
      </w:r>
    </w:p>
    <w:p w:rsidR="00D1202E" w:rsidRPr="00902702" w:rsidRDefault="00D1202E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Размер задатка составляет </w:t>
      </w:r>
      <w:r>
        <w:rPr>
          <w:rFonts w:ascii="Times New Roman" w:hAnsi="Times New Roman"/>
        </w:rPr>
        <w:t>48</w:t>
      </w:r>
      <w:r w:rsidRPr="00902702">
        <w:rPr>
          <w:rFonts w:ascii="Times New Roman" w:hAnsi="Times New Roman"/>
        </w:rPr>
        <w:t>000 (</w:t>
      </w:r>
      <w:r>
        <w:rPr>
          <w:rFonts w:ascii="Times New Roman" w:hAnsi="Times New Roman"/>
        </w:rPr>
        <w:t>сорок восемь тысяч) рублей.</w:t>
      </w:r>
    </w:p>
    <w:p w:rsidR="00D1202E" w:rsidRPr="00902702" w:rsidRDefault="00D1202E" w:rsidP="00902702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 </w:t>
      </w:r>
    </w:p>
    <w:p w:rsidR="00D1202E" w:rsidRDefault="00D1202E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Порядок расчетов.</w:t>
      </w:r>
    </w:p>
    <w:p w:rsidR="00D1202E" w:rsidRPr="00902702" w:rsidRDefault="00D1202E" w:rsidP="00B522F5">
      <w:pPr>
        <w:pStyle w:val="ListParagraph"/>
        <w:spacing w:after="0" w:line="240" w:lineRule="auto"/>
        <w:ind w:left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Заявитель перечисляет на специальный банковский счет Должника, указанный в сообщении о продаже имущества Должника, сумму задатка, </w:t>
      </w:r>
      <w:r>
        <w:rPr>
          <w:rFonts w:ascii="Times New Roman" w:hAnsi="Times New Roman" w:cs="Times New Roman"/>
          <w:sz w:val="22"/>
          <w:szCs w:val="22"/>
        </w:rPr>
        <w:t>предусмотренную</w:t>
      </w:r>
      <w:r w:rsidRPr="00902702">
        <w:rPr>
          <w:rFonts w:ascii="Times New Roman" w:hAnsi="Times New Roman" w:cs="Times New Roman"/>
          <w:sz w:val="22"/>
          <w:szCs w:val="22"/>
        </w:rPr>
        <w:t xml:space="preserve"> </w:t>
      </w:r>
      <w:hyperlink r:id="rId5" w:history="1">
        <w:r w:rsidRPr="00902702">
          <w:rPr>
            <w:rFonts w:ascii="Times New Roman" w:hAnsi="Times New Roman" w:cs="Times New Roman"/>
            <w:sz w:val="22"/>
            <w:szCs w:val="22"/>
          </w:rPr>
          <w:t>п.1.2</w:t>
        </w:r>
      </w:hyperlink>
      <w:r w:rsidRPr="00902702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D1202E" w:rsidRPr="00902702" w:rsidRDefault="00D1202E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Заявитель в платежном поручении в назначении платежа указывает: «Задаток на участие в торгах по продаже </w:t>
      </w:r>
      <w:r>
        <w:rPr>
          <w:rFonts w:ascii="Times New Roman" w:hAnsi="Times New Roman" w:cs="Times New Roman"/>
          <w:sz w:val="22"/>
          <w:szCs w:val="22"/>
        </w:rPr>
        <w:t>транспортного средства</w:t>
      </w:r>
      <w:r w:rsidRPr="00902702">
        <w:rPr>
          <w:rFonts w:ascii="Times New Roman" w:hAnsi="Times New Roman" w:cs="Times New Roman"/>
          <w:sz w:val="22"/>
          <w:szCs w:val="22"/>
        </w:rPr>
        <w:t xml:space="preserve"> Гулиева С.М.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2702">
        <w:rPr>
          <w:rFonts w:ascii="Times New Roman" w:hAnsi="Times New Roman" w:cs="Times New Roman"/>
          <w:sz w:val="22"/>
          <w:szCs w:val="22"/>
        </w:rPr>
        <w:t xml:space="preserve">оглы в соответствии с договором о внесении задатка №___ от «__» _________ </w:t>
      </w:r>
      <w:smartTag w:uri="urn:schemas-microsoft-com:office:smarttags" w:element="metricconverter">
        <w:smartTagPr>
          <w:attr w:name="ProductID" w:val="2017 г"/>
        </w:smartTagPr>
        <w:r w:rsidRPr="00902702">
          <w:rPr>
            <w:rFonts w:ascii="Times New Roman" w:hAnsi="Times New Roman" w:cs="Times New Roman"/>
            <w:sz w:val="22"/>
            <w:szCs w:val="22"/>
          </w:rPr>
          <w:t>2017 г</w:t>
        </w:r>
      </w:smartTag>
      <w:r w:rsidRPr="00902702">
        <w:rPr>
          <w:rFonts w:ascii="Times New Roman" w:hAnsi="Times New Roman" w:cs="Times New Roman"/>
          <w:sz w:val="22"/>
          <w:szCs w:val="22"/>
        </w:rPr>
        <w:t>.».</w:t>
      </w:r>
    </w:p>
    <w:p w:rsidR="00D1202E" w:rsidRPr="00902702" w:rsidRDefault="00D1202E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Внесение денежных средств в качестве задатка на участие в торгах </w:t>
      </w:r>
      <w:bookmarkStart w:id="0" w:name="_GoBack"/>
      <w:bookmarkEnd w:id="0"/>
      <w:r w:rsidRPr="00902702">
        <w:rPr>
          <w:rFonts w:ascii="Times New Roman" w:hAnsi="Times New Roman" w:cs="Times New Roman"/>
          <w:sz w:val="22"/>
          <w:szCs w:val="22"/>
        </w:rPr>
        <w:t>допускается только Заявителем.</w:t>
      </w:r>
    </w:p>
    <w:p w:rsidR="00D1202E" w:rsidRPr="00902702" w:rsidRDefault="00D1202E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D1202E" w:rsidRDefault="00D1202E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bCs/>
        </w:rPr>
      </w:pPr>
      <w:r w:rsidRPr="00902702">
        <w:rPr>
          <w:rFonts w:ascii="Times New Roman" w:hAnsi="Times New Roman"/>
          <w:b/>
          <w:bCs/>
        </w:rPr>
        <w:t>Права и обязанности сторон.</w:t>
      </w:r>
    </w:p>
    <w:p w:rsidR="00D1202E" w:rsidRPr="00902702" w:rsidRDefault="00D1202E" w:rsidP="00B522F5">
      <w:pPr>
        <w:pStyle w:val="ListParagraph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  <w:bCs/>
        </w:rPr>
      </w:pP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Заявителю, который допущен к участию в торгах, присваивается статус Участника.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 xml:space="preserve">Организатор торгов в течение пяти рабочих дней возвращает задаток Заявителю (Участнику) в случае если: </w:t>
      </w:r>
    </w:p>
    <w:p w:rsidR="00D1202E" w:rsidRPr="00902702" w:rsidRDefault="00D1202E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Участник не будет признан победителем аукциона;</w:t>
      </w:r>
    </w:p>
    <w:p w:rsidR="00D1202E" w:rsidRPr="00902702" w:rsidRDefault="00D1202E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Заявитель не допущен к участию в торгах;</w:t>
      </w:r>
    </w:p>
    <w:p w:rsidR="00D1202E" w:rsidRPr="00902702" w:rsidRDefault="00D1202E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В случае признания Участника победителем торгов сумма внесенного им задатка засчитывается в счет оплаты имущества Должника по заключенному договору купли-продажи.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Организатор торгов не возвращает задаток Участнику (Заявителю) в случае:</w:t>
      </w:r>
    </w:p>
    <w:p w:rsidR="00D1202E" w:rsidRPr="00902702" w:rsidRDefault="00D1202E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отказа (уклонения) Участника, признанного победителем торгов, от заключения договора купли-продажи имущества Должника в установленном порядке; </w:t>
      </w:r>
    </w:p>
    <w:p w:rsidR="00D1202E" w:rsidRPr="00902702" w:rsidRDefault="00D1202E" w:rsidP="00B522F5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</w:rPr>
        <w:t xml:space="preserve">неисполнения </w:t>
      </w:r>
      <w:r w:rsidRPr="00902702">
        <w:rPr>
          <w:rFonts w:ascii="Times New Roman" w:hAnsi="Times New Roman"/>
        </w:rPr>
        <w:t xml:space="preserve">Участником, признанным победителем торгов, </w:t>
      </w:r>
      <w:r>
        <w:rPr>
          <w:rFonts w:ascii="Times New Roman" w:hAnsi="Times New Roman"/>
        </w:rPr>
        <w:t xml:space="preserve">обязанности по перечислению </w:t>
      </w:r>
      <w:r w:rsidRPr="00902702">
        <w:rPr>
          <w:rFonts w:ascii="Times New Roman" w:hAnsi="Times New Roman"/>
        </w:rPr>
        <w:t>денежных средств по заключенному договору ку</w:t>
      </w:r>
      <w:r>
        <w:rPr>
          <w:rFonts w:ascii="Times New Roman" w:hAnsi="Times New Roman"/>
        </w:rPr>
        <w:t>пли-продажи в оплату имущества Д</w:t>
      </w:r>
      <w:r w:rsidRPr="00902702">
        <w:rPr>
          <w:rFonts w:ascii="Times New Roman" w:hAnsi="Times New Roman"/>
        </w:rPr>
        <w:t>олжника</w:t>
      </w:r>
      <w:r>
        <w:rPr>
          <w:rFonts w:ascii="Times New Roman" w:hAnsi="Times New Roman"/>
        </w:rPr>
        <w:t xml:space="preserve"> в установленной сумме и сроки;</w:t>
      </w:r>
    </w:p>
    <w:p w:rsidR="00D1202E" w:rsidRPr="00902702" w:rsidRDefault="00D1202E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D1202E" w:rsidRPr="00902702" w:rsidRDefault="00D1202E" w:rsidP="0090270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</w:rPr>
      </w:pPr>
    </w:p>
    <w:p w:rsidR="00D1202E" w:rsidRDefault="00D1202E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Заключительные положения.</w:t>
      </w:r>
    </w:p>
    <w:p w:rsidR="00D1202E" w:rsidRPr="00902702" w:rsidRDefault="00D1202E" w:rsidP="00B522F5">
      <w:pPr>
        <w:pStyle w:val="ListParagraph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вступает в силу со дня его подписания и действует до полного исполнения Сторонами своих обязанностей по нему.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прекращается при возврате суммы задатка Заявителю (Участнику) в случаях, предусмотренных настоящим договором.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Споры, которые могут возникнуть при исполнении условий настоящего договора, решаются Сторонами путем переговоров. При недостижении соглашения спор</w:t>
      </w:r>
      <w:r>
        <w:rPr>
          <w:rFonts w:ascii="Times New Roman" w:hAnsi="Times New Roman"/>
        </w:rPr>
        <w:t xml:space="preserve"> подлежит разрешению в судебном порядке</w:t>
      </w:r>
      <w:r w:rsidRPr="00902702">
        <w:rPr>
          <w:rFonts w:ascii="Times New Roman" w:hAnsi="Times New Roman"/>
        </w:rPr>
        <w:t>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Отношения Сторон, неурегулированные настоящим договором, регламентируются действующим законодательством РФ.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составлен в двух экземплярах, по одному для каждой из Сторон.</w:t>
      </w:r>
    </w:p>
    <w:p w:rsidR="00D1202E" w:rsidRPr="00902702" w:rsidRDefault="00D1202E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Все изменения и дополнения к настоящему договору действительны, если они совершены в письменной форме и подписаны уполномоченными представителями Сторон.</w:t>
      </w:r>
    </w:p>
    <w:p w:rsidR="00D1202E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Адреса и подписи Сторон</w:t>
      </w:r>
      <w:r>
        <w:rPr>
          <w:rFonts w:ascii="Times New Roman" w:hAnsi="Times New Roman"/>
          <w:b/>
        </w:rPr>
        <w:t>.</w:t>
      </w: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Должник: Гулиев Сулейман Мусеив Оглы</w:t>
      </w: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690014, </w:t>
      </w:r>
      <w:r>
        <w:rPr>
          <w:rFonts w:ascii="Times New Roman" w:hAnsi="Times New Roman"/>
        </w:rPr>
        <w:t>Россия</w:t>
      </w:r>
      <w:r w:rsidRPr="008C375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ул. </w:t>
      </w:r>
      <w:r>
        <w:rPr>
          <w:rFonts w:ascii="Times New Roman" w:hAnsi="Times New Roman"/>
        </w:rPr>
        <w:t>Семеновская, д.34а, кв.1а</w:t>
      </w: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Финансовый управляющий</w:t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  <w:t>Д.Е. Полонский</w:t>
      </w:r>
    </w:p>
    <w:p w:rsidR="00D1202E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Заявитель: _______________________________________</w:t>
      </w: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_____________________________________________________________________________________</w:t>
      </w:r>
    </w:p>
    <w:p w:rsidR="00D1202E" w:rsidRPr="00902702" w:rsidRDefault="00D1202E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</w:t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  <w:t xml:space="preserve">        ________________</w:t>
      </w:r>
    </w:p>
    <w:p w:rsidR="00D1202E" w:rsidRDefault="00D1202E"/>
    <w:sectPr w:rsidR="00D1202E" w:rsidSect="00B522F5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7F65"/>
    <w:multiLevelType w:val="multilevel"/>
    <w:tmpl w:val="25802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731F4E32"/>
    <w:multiLevelType w:val="multilevel"/>
    <w:tmpl w:val="267CC5B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7"/>
        </w:tabs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660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5B7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5E55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C8F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661"/>
    <w:rsid w:val="00125E08"/>
    <w:rsid w:val="00127571"/>
    <w:rsid w:val="0013010D"/>
    <w:rsid w:val="00130542"/>
    <w:rsid w:val="00130FF8"/>
    <w:rsid w:val="00131CE4"/>
    <w:rsid w:val="00132FC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660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9EF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8F8"/>
    <w:rsid w:val="00350AD8"/>
    <w:rsid w:val="00351175"/>
    <w:rsid w:val="003516B1"/>
    <w:rsid w:val="0035242A"/>
    <w:rsid w:val="00353310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3E12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C16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542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FD"/>
    <w:rsid w:val="006447D8"/>
    <w:rsid w:val="00645B20"/>
    <w:rsid w:val="00645D29"/>
    <w:rsid w:val="006473B0"/>
    <w:rsid w:val="00647FA3"/>
    <w:rsid w:val="00650E02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497E"/>
    <w:rsid w:val="006A4BD8"/>
    <w:rsid w:val="006A4E07"/>
    <w:rsid w:val="006A6B30"/>
    <w:rsid w:val="006A6BFE"/>
    <w:rsid w:val="006B3262"/>
    <w:rsid w:val="006B3DAA"/>
    <w:rsid w:val="006B3F75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140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5B6F"/>
    <w:rsid w:val="007F5CE2"/>
    <w:rsid w:val="007F7A05"/>
    <w:rsid w:val="0080019A"/>
    <w:rsid w:val="008005C8"/>
    <w:rsid w:val="008019BC"/>
    <w:rsid w:val="0080206C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AA9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3754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9AE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2D40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629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2F5"/>
    <w:rsid w:val="00B52B72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2CBF"/>
    <w:rsid w:val="00B6366A"/>
    <w:rsid w:val="00B639F6"/>
    <w:rsid w:val="00B63C47"/>
    <w:rsid w:val="00B63E0A"/>
    <w:rsid w:val="00B64130"/>
    <w:rsid w:val="00B660E3"/>
    <w:rsid w:val="00B666F8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314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624"/>
    <w:rsid w:val="00CD1C87"/>
    <w:rsid w:val="00CD2085"/>
    <w:rsid w:val="00CD2103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202E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72F"/>
    <w:rsid w:val="00EF7884"/>
    <w:rsid w:val="00EF7F22"/>
    <w:rsid w:val="00F0029C"/>
    <w:rsid w:val="00F01851"/>
    <w:rsid w:val="00F0211B"/>
    <w:rsid w:val="00F02AE7"/>
    <w:rsid w:val="00F03523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6F83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60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A5660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1A5660"/>
    <w:rPr>
      <w:rFonts w:cs="Times New Roman"/>
    </w:rPr>
  </w:style>
  <w:style w:type="paragraph" w:customStyle="1" w:styleId="ConsPlusNonformat">
    <w:name w:val="ConsPlusNonformat"/>
    <w:uiPriority w:val="99"/>
    <w:rsid w:val="001A566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902702"/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0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27098;fld=134;dst=1000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569</Words>
  <Characters>3245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Dmitrii</cp:lastModifiedBy>
  <cp:revision>7</cp:revision>
  <cp:lastPrinted>2017-08-02T23:22:00Z</cp:lastPrinted>
  <dcterms:created xsi:type="dcterms:W3CDTF">2014-12-26T01:05:00Z</dcterms:created>
  <dcterms:modified xsi:type="dcterms:W3CDTF">2017-08-02T23:26:00Z</dcterms:modified>
</cp:coreProperties>
</file>